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DC64B" w14:textId="77777777" w:rsidR="004D50D9" w:rsidRDefault="004D50D9" w:rsidP="004D5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A7D9C">
        <w:rPr>
          <w:rFonts w:hint="eastAsia"/>
          <w:b/>
          <w:noProof/>
          <w:sz w:val="24"/>
          <w:lang w:eastAsia="zh-CN"/>
        </w:rPr>
        <w:t>5808</w:t>
      </w:r>
    </w:p>
    <w:p w14:paraId="261D1F76" w14:textId="77777777" w:rsidR="004D50D9" w:rsidRDefault="004D50D9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11-15 October 2021</w:t>
      </w:r>
    </w:p>
    <w:p w14:paraId="464CC137" w14:textId="77777777" w:rsidR="00221914" w:rsidRDefault="00FA6182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TSG-CT WG4 Meeting #10</w:t>
      </w:r>
      <w:r>
        <w:rPr>
          <w:rFonts w:hint="eastAsia"/>
          <w:b/>
          <w:bCs/>
          <w:noProof/>
          <w:sz w:val="24"/>
          <w:szCs w:val="24"/>
          <w:lang w:eastAsia="zh-CN"/>
        </w:rPr>
        <w:t>6</w:t>
      </w:r>
      <w:r w:rsidR="00221914" w:rsidRPr="572D6468">
        <w:rPr>
          <w:b/>
          <w:bCs/>
          <w:noProof/>
          <w:sz w:val="24"/>
          <w:szCs w:val="24"/>
        </w:rPr>
        <w:t>-e</w:t>
      </w:r>
      <w:r w:rsidR="00221914">
        <w:tab/>
      </w:r>
      <w:r w:rsidR="00221914" w:rsidRPr="572D6468">
        <w:rPr>
          <w:b/>
          <w:bCs/>
          <w:noProof/>
          <w:sz w:val="24"/>
          <w:szCs w:val="24"/>
        </w:rPr>
        <w:t>C4-21</w:t>
      </w:r>
      <w:r w:rsidR="000478CB">
        <w:rPr>
          <w:rFonts w:hint="eastAsia"/>
          <w:b/>
          <w:bCs/>
          <w:noProof/>
          <w:sz w:val="24"/>
          <w:szCs w:val="24"/>
          <w:lang w:eastAsia="zh-CN"/>
        </w:rPr>
        <w:t>5179</w:t>
      </w:r>
    </w:p>
    <w:p w14:paraId="099D4289" w14:textId="77777777" w:rsidR="00221914" w:rsidRDefault="00FA6182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</w:t>
      </w:r>
      <w:r w:rsidR="00D64FAF">
        <w:rPr>
          <w:b/>
          <w:noProof/>
          <w:sz w:val="24"/>
        </w:rPr>
        <w:t>–</w:t>
      </w:r>
      <w:r>
        <w:rPr>
          <w:b/>
          <w:noProof/>
          <w:sz w:val="24"/>
        </w:rPr>
        <w:t>15 October 2021</w:t>
      </w:r>
    </w:p>
    <w:p w14:paraId="710E364B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4945C1B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426A8D0" w14:textId="77777777"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14:paraId="2A26E0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14:paraId="3085E7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072D06" w14:textId="77777777" w:rsidR="00AE25BF" w:rsidRPr="008D43C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8D43C7">
        <w:rPr>
          <w:rFonts w:ascii="Arial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14:paraId="5A56ED8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3E4717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DE2FA3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14:paraId="07A5EB19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E7060F">
        <w:t>NR_Slice</w:t>
      </w:r>
      <w:proofErr w:type="spellEnd"/>
      <w:r w:rsidR="00E7060F">
        <w:rPr>
          <w:rFonts w:hint="eastAsia"/>
          <w:lang w:eastAsia="zh-CN"/>
        </w:rPr>
        <w:t>-Core</w:t>
      </w:r>
    </w:p>
    <w:p w14:paraId="0338CCC4" w14:textId="77777777"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14:paraId="351434E6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14:paraId="633E3026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14:paraId="239DE07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3CA156B" w14:textId="77777777" w:rsidR="004260A5" w:rsidRPr="008D43C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D43C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AA48E20" w14:textId="77777777" w:rsidR="004260A5" w:rsidRPr="008D43C7" w:rsidRDefault="004260A5" w:rsidP="004A40BE">
            <w:pPr>
              <w:pStyle w:val="TAH"/>
            </w:pPr>
            <w:r w:rsidRPr="008D43C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ED3CCF" w14:textId="77777777" w:rsidR="004260A5" w:rsidRPr="008D43C7" w:rsidRDefault="004260A5" w:rsidP="004A40BE">
            <w:pPr>
              <w:pStyle w:val="TAH"/>
            </w:pPr>
            <w:r w:rsidRPr="008D43C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42D393" w14:textId="77777777" w:rsidR="004260A5" w:rsidRPr="008D43C7" w:rsidRDefault="004260A5" w:rsidP="004A40BE">
            <w:pPr>
              <w:pStyle w:val="TAH"/>
            </w:pPr>
            <w:r w:rsidRPr="008D43C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BB8A58" w14:textId="77777777" w:rsidR="004260A5" w:rsidRPr="008D43C7" w:rsidRDefault="004260A5" w:rsidP="004A40BE">
            <w:pPr>
              <w:pStyle w:val="TAH"/>
            </w:pPr>
            <w:r w:rsidRPr="008D43C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B70093" w14:textId="77777777" w:rsidR="004260A5" w:rsidRPr="008D43C7" w:rsidRDefault="004260A5" w:rsidP="00BF7C9D">
            <w:pPr>
              <w:pStyle w:val="TAH"/>
            </w:pPr>
            <w:r w:rsidRPr="008D43C7">
              <w:t>Others</w:t>
            </w:r>
            <w:r w:rsidR="00BF7C9D" w:rsidRPr="008D43C7">
              <w:t xml:space="preserve"> (specify)</w:t>
            </w:r>
          </w:p>
        </w:tc>
      </w:tr>
      <w:tr w:rsidR="004260A5" w:rsidRPr="006A2881" w14:paraId="2369DFA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ABA1A7C" w14:textId="77777777" w:rsidR="004260A5" w:rsidRPr="008D43C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D43C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09709A5" w14:textId="77777777" w:rsidR="004260A5" w:rsidRPr="008D43C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59EFDC" w14:textId="77777777" w:rsidR="004260A5" w:rsidRPr="008D43C7" w:rsidRDefault="00C12023" w:rsidP="004A40BE">
            <w:pPr>
              <w:pStyle w:val="TAC"/>
            </w:pPr>
            <w:r w:rsidRPr="008D43C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539A80" w14:textId="77777777" w:rsidR="004260A5" w:rsidRPr="008D43C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5AD03B" w14:textId="77777777" w:rsidR="004260A5" w:rsidRPr="008D43C7" w:rsidRDefault="00C12023" w:rsidP="004A40BE">
            <w:pPr>
              <w:pStyle w:val="TAC"/>
            </w:pPr>
            <w:r w:rsidRPr="008D43C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F335F6" w14:textId="77777777" w:rsidR="004260A5" w:rsidRPr="008D43C7" w:rsidRDefault="004260A5" w:rsidP="004A40BE">
            <w:pPr>
              <w:pStyle w:val="TAC"/>
            </w:pPr>
          </w:p>
        </w:tc>
      </w:tr>
      <w:tr w:rsidR="004260A5" w:rsidRPr="006A2881" w14:paraId="60A455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0559" w14:textId="77777777" w:rsidR="004260A5" w:rsidRPr="008D43C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D43C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E9AE359" w14:textId="77777777" w:rsidR="004260A5" w:rsidRPr="008D43C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0BA21" w14:textId="77777777" w:rsidR="004260A5" w:rsidRPr="008D43C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C153F0" w14:textId="77777777" w:rsidR="004260A5" w:rsidRPr="008D43C7" w:rsidRDefault="00AC0E01" w:rsidP="004A40BE">
            <w:pPr>
              <w:pStyle w:val="TAC"/>
            </w:pPr>
            <w:r w:rsidRPr="008D43C7">
              <w:t>X</w:t>
            </w:r>
          </w:p>
        </w:tc>
        <w:tc>
          <w:tcPr>
            <w:tcW w:w="0" w:type="auto"/>
          </w:tcPr>
          <w:p w14:paraId="5EBDF0C2" w14:textId="77777777" w:rsidR="004260A5" w:rsidRPr="008D43C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CA22C3" w14:textId="77777777" w:rsidR="004260A5" w:rsidRPr="008D43C7" w:rsidRDefault="004260A5" w:rsidP="004A40BE">
            <w:pPr>
              <w:pStyle w:val="TAC"/>
            </w:pPr>
          </w:p>
        </w:tc>
      </w:tr>
      <w:tr w:rsidR="004260A5" w:rsidRPr="006A2881" w14:paraId="65DB965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832812" w14:textId="77777777" w:rsidR="004260A5" w:rsidRPr="008D43C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D43C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1A502A0" w14:textId="77777777" w:rsidR="004260A5" w:rsidRPr="008D43C7" w:rsidRDefault="00C12023" w:rsidP="004A40BE">
            <w:pPr>
              <w:pStyle w:val="TAC"/>
            </w:pPr>
            <w:r w:rsidRPr="008D43C7">
              <w:t>X</w:t>
            </w:r>
          </w:p>
        </w:tc>
        <w:tc>
          <w:tcPr>
            <w:tcW w:w="0" w:type="auto"/>
          </w:tcPr>
          <w:p w14:paraId="02625D90" w14:textId="77777777" w:rsidR="004260A5" w:rsidRPr="008D43C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AC21F3" w14:textId="77777777" w:rsidR="004260A5" w:rsidRPr="008D43C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9F2970" w14:textId="77777777" w:rsidR="004260A5" w:rsidRPr="008D43C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05AD71" w14:textId="77777777" w:rsidR="004260A5" w:rsidRPr="008D43C7" w:rsidRDefault="00DA7B05" w:rsidP="004A40BE">
            <w:pPr>
              <w:pStyle w:val="TAC"/>
            </w:pPr>
            <w:r w:rsidRPr="008D43C7">
              <w:t>X</w:t>
            </w:r>
          </w:p>
        </w:tc>
      </w:tr>
    </w:tbl>
    <w:p w14:paraId="3423CD6B" w14:textId="77777777" w:rsidR="008A76FD" w:rsidRDefault="008A76FD" w:rsidP="001C5C86">
      <w:pPr>
        <w:ind w:right="-99"/>
        <w:rPr>
          <w:b/>
        </w:rPr>
      </w:pPr>
    </w:p>
    <w:p w14:paraId="5C8C49B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CF545D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14:paraId="52C77FB9" w14:textId="77777777" w:rsidTr="006B4280">
        <w:tc>
          <w:tcPr>
            <w:tcW w:w="675" w:type="dxa"/>
          </w:tcPr>
          <w:p w14:paraId="3884A704" w14:textId="77777777" w:rsidR="004876B9" w:rsidRPr="008D43C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08057D" w14:textId="77777777" w:rsidR="004876B9" w:rsidRPr="008D43C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D43C7">
              <w:rPr>
                <w:color w:val="4F81BD"/>
                <w:sz w:val="20"/>
              </w:rPr>
              <w:t>Feature</w:t>
            </w:r>
          </w:p>
        </w:tc>
      </w:tr>
      <w:tr w:rsidR="004876B9" w:rsidRPr="006A2881" w14:paraId="640EBFCA" w14:textId="77777777" w:rsidTr="004260A5">
        <w:tc>
          <w:tcPr>
            <w:tcW w:w="675" w:type="dxa"/>
          </w:tcPr>
          <w:p w14:paraId="4A7BCAF3" w14:textId="77777777" w:rsidR="004876B9" w:rsidRPr="008D43C7" w:rsidRDefault="00DA7B05" w:rsidP="00A10539">
            <w:pPr>
              <w:pStyle w:val="TAC"/>
            </w:pPr>
            <w:r w:rsidRPr="008D43C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A25B7F4" w14:textId="77777777" w:rsidR="004876B9" w:rsidRPr="008D43C7" w:rsidRDefault="004876B9" w:rsidP="004260A5">
            <w:pPr>
              <w:pStyle w:val="TAH"/>
              <w:ind w:right="-99"/>
              <w:jc w:val="left"/>
            </w:pPr>
            <w:r w:rsidRPr="008D43C7">
              <w:t>Building Block</w:t>
            </w:r>
          </w:p>
        </w:tc>
      </w:tr>
      <w:tr w:rsidR="004876B9" w:rsidRPr="006A2881" w14:paraId="5B2F3902" w14:textId="77777777" w:rsidTr="004260A5">
        <w:tc>
          <w:tcPr>
            <w:tcW w:w="675" w:type="dxa"/>
          </w:tcPr>
          <w:p w14:paraId="24E09269" w14:textId="77777777" w:rsidR="004876B9" w:rsidRPr="008D43C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65D7A72" w14:textId="77777777" w:rsidR="004876B9" w:rsidRPr="008D43C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D43C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A2881" w14:paraId="72DCD390" w14:textId="77777777" w:rsidTr="001759A7">
        <w:tc>
          <w:tcPr>
            <w:tcW w:w="675" w:type="dxa"/>
          </w:tcPr>
          <w:p w14:paraId="3DAAFA83" w14:textId="77777777" w:rsidR="00BF7C9D" w:rsidRPr="008D43C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5945EF" w14:textId="77777777" w:rsidR="00BF7C9D" w:rsidRPr="008D43C7" w:rsidRDefault="00BF7C9D" w:rsidP="001759A7">
            <w:pPr>
              <w:pStyle w:val="TAH"/>
              <w:ind w:right="-99"/>
              <w:jc w:val="left"/>
            </w:pPr>
            <w:r w:rsidRPr="008D43C7">
              <w:rPr>
                <w:color w:val="4F81BD"/>
                <w:sz w:val="20"/>
              </w:rPr>
              <w:t>Study Item</w:t>
            </w:r>
          </w:p>
        </w:tc>
      </w:tr>
    </w:tbl>
    <w:p w14:paraId="1CAD312D" w14:textId="77777777" w:rsidR="004876B9" w:rsidRDefault="004876B9" w:rsidP="001C5C86">
      <w:pPr>
        <w:ind w:right="-99"/>
        <w:rPr>
          <w:b/>
        </w:rPr>
      </w:pPr>
    </w:p>
    <w:p w14:paraId="3B445A8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14:paraId="20FDB317" w14:textId="77777777" w:rsidTr="009A6092">
        <w:tc>
          <w:tcPr>
            <w:tcW w:w="10314" w:type="dxa"/>
            <w:gridSpan w:val="4"/>
            <w:shd w:val="clear" w:color="auto" w:fill="E0E0E0"/>
          </w:tcPr>
          <w:p w14:paraId="48528679" w14:textId="77777777" w:rsidR="008835FC" w:rsidRPr="008D43C7" w:rsidRDefault="008835FC" w:rsidP="00495840">
            <w:pPr>
              <w:pStyle w:val="TAH"/>
              <w:ind w:right="-99"/>
              <w:jc w:val="left"/>
            </w:pPr>
            <w:r w:rsidRPr="008D43C7">
              <w:t xml:space="preserve">Parent Work / Study Items </w:t>
            </w:r>
          </w:p>
        </w:tc>
      </w:tr>
      <w:tr w:rsidR="008835FC" w:rsidRPr="006A2881" w14:paraId="77145F42" w14:textId="77777777" w:rsidTr="009A6092">
        <w:tc>
          <w:tcPr>
            <w:tcW w:w="1101" w:type="dxa"/>
            <w:shd w:val="clear" w:color="auto" w:fill="E0E0E0"/>
          </w:tcPr>
          <w:p w14:paraId="3FCC38BF" w14:textId="77777777" w:rsidR="008835FC" w:rsidRPr="008D43C7" w:rsidDel="00C02DF6" w:rsidRDefault="008835FC" w:rsidP="001C5C86">
            <w:pPr>
              <w:pStyle w:val="TAH"/>
              <w:ind w:right="-99"/>
              <w:jc w:val="left"/>
            </w:pPr>
            <w:r w:rsidRPr="008D43C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8A9C47E" w14:textId="77777777" w:rsidR="008835FC" w:rsidRPr="008D43C7" w:rsidDel="00C02DF6" w:rsidRDefault="008835FC" w:rsidP="001C5C86">
            <w:pPr>
              <w:pStyle w:val="TAH"/>
              <w:ind w:right="-99"/>
              <w:jc w:val="left"/>
            </w:pPr>
            <w:r w:rsidRPr="008D43C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E3C5BA" w14:textId="77777777" w:rsidR="008835FC" w:rsidRPr="008D43C7" w:rsidRDefault="008835FC" w:rsidP="001C5C86">
            <w:pPr>
              <w:pStyle w:val="TAH"/>
              <w:ind w:right="-99"/>
              <w:jc w:val="left"/>
            </w:pPr>
            <w:r w:rsidRPr="008D43C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4255401" w14:textId="77777777" w:rsidR="008835FC" w:rsidRPr="008D43C7" w:rsidRDefault="008835FC" w:rsidP="001C5C86">
            <w:pPr>
              <w:pStyle w:val="TAH"/>
              <w:ind w:right="-99"/>
              <w:jc w:val="left"/>
            </w:pPr>
            <w:r w:rsidRPr="008D43C7">
              <w:t>Title (as in 3GPP Work Plan)</w:t>
            </w:r>
          </w:p>
        </w:tc>
      </w:tr>
      <w:tr w:rsidR="008835FC" w:rsidRPr="006A2881" w14:paraId="52260079" w14:textId="77777777" w:rsidTr="009A6092">
        <w:tc>
          <w:tcPr>
            <w:tcW w:w="1101" w:type="dxa"/>
          </w:tcPr>
          <w:p w14:paraId="63977051" w14:textId="77777777" w:rsidR="008835FC" w:rsidRPr="008D43C7" w:rsidRDefault="00CE261F" w:rsidP="00A10539">
            <w:pPr>
              <w:pStyle w:val="TAL"/>
            </w:pPr>
            <w:proofErr w:type="spellStart"/>
            <w:r>
              <w:t>NR_Slice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14:paraId="43BCD1AE" w14:textId="77777777" w:rsidR="008835FC" w:rsidRPr="008D43C7" w:rsidRDefault="00CE261F" w:rsidP="00A10539">
            <w:pPr>
              <w:pStyle w:val="TAL"/>
              <w:rPr>
                <w:lang w:eastAsia="zh-CN"/>
              </w:rPr>
            </w:pPr>
            <w:r w:rsidRPr="008D43C7">
              <w:rPr>
                <w:rFonts w:hint="eastAsia"/>
                <w:lang w:eastAsia="zh-CN"/>
              </w:rPr>
              <w:t>RAN</w:t>
            </w:r>
            <w:r w:rsidR="00DA7B05" w:rsidRPr="008D43C7">
              <w:rPr>
                <w:rFonts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14:paraId="3DC4DC86" w14:textId="77777777" w:rsidR="008835FC" w:rsidRPr="008D43C7" w:rsidRDefault="00CE261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14:paraId="444CD220" w14:textId="77777777"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等线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14:paraId="16ECFC8C" w14:textId="77777777" w:rsidR="004876B9" w:rsidRDefault="004876B9" w:rsidP="001C5C86">
      <w:pPr>
        <w:ind w:right="-99"/>
        <w:rPr>
          <w:b/>
        </w:rPr>
      </w:pPr>
    </w:p>
    <w:p w14:paraId="1CA1517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A2881" w14:paraId="27A4A89D" w14:textId="77777777" w:rsidTr="00922FCB">
        <w:tc>
          <w:tcPr>
            <w:tcW w:w="11808" w:type="dxa"/>
            <w:gridSpan w:val="4"/>
            <w:shd w:val="clear" w:color="auto" w:fill="E0E0E0"/>
          </w:tcPr>
          <w:p w14:paraId="73BFFEF3" w14:textId="77777777" w:rsidR="008835FC" w:rsidRPr="008D43C7" w:rsidRDefault="008835FC" w:rsidP="001C5C86">
            <w:pPr>
              <w:pStyle w:val="TAH"/>
              <w:ind w:right="-99"/>
              <w:jc w:val="left"/>
            </w:pPr>
            <w:r w:rsidRPr="008D43C7">
              <w:t>Other related Work Items (if any)</w:t>
            </w:r>
          </w:p>
        </w:tc>
      </w:tr>
      <w:tr w:rsidR="008835FC" w:rsidRPr="006A2881" w14:paraId="644FEA84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72E55E15" w14:textId="77777777" w:rsidR="008835FC" w:rsidRPr="008D43C7" w:rsidRDefault="008835FC" w:rsidP="008835FC">
            <w:pPr>
              <w:pStyle w:val="TAH"/>
              <w:ind w:right="-99"/>
              <w:jc w:val="left"/>
            </w:pPr>
            <w:r w:rsidRPr="008D43C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4573DAB" w14:textId="77777777" w:rsidR="008835FC" w:rsidRPr="008D43C7" w:rsidRDefault="008835FC" w:rsidP="008835FC">
            <w:pPr>
              <w:pStyle w:val="TAH"/>
              <w:ind w:right="-99"/>
              <w:jc w:val="left"/>
            </w:pPr>
            <w:r w:rsidRPr="008D43C7">
              <w:t>Title</w:t>
            </w:r>
          </w:p>
        </w:tc>
        <w:tc>
          <w:tcPr>
            <w:tcW w:w="3685" w:type="dxa"/>
            <w:shd w:val="clear" w:color="auto" w:fill="E0E0E0"/>
          </w:tcPr>
          <w:p w14:paraId="01E5B4A6" w14:textId="77777777" w:rsidR="008835FC" w:rsidRPr="008D43C7" w:rsidRDefault="008835FC" w:rsidP="008835FC">
            <w:pPr>
              <w:pStyle w:val="TAH"/>
              <w:ind w:right="-99"/>
              <w:jc w:val="left"/>
            </w:pPr>
            <w:r w:rsidRPr="008D43C7">
              <w:t>Nature of relationship</w:t>
            </w:r>
          </w:p>
        </w:tc>
      </w:tr>
      <w:tr w:rsidR="008835FC" w:rsidRPr="006A2881" w14:paraId="788B25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8E4BC38" w14:textId="77777777" w:rsidR="008835FC" w:rsidRPr="008D43C7" w:rsidRDefault="00CE261F" w:rsidP="008835FC">
            <w:pPr>
              <w:pStyle w:val="TAL"/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14:paraId="2A15A143" w14:textId="77777777" w:rsidR="008835FC" w:rsidRPr="008D43C7" w:rsidRDefault="00CE261F" w:rsidP="008835FC">
            <w:pPr>
              <w:pStyle w:val="TAL"/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14:paraId="1AD856EB" w14:textId="77777777"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14:paraId="0D1B24F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56625B8" w14:textId="77777777" w:rsidR="00CE261F" w:rsidRDefault="00CE261F" w:rsidP="00D11D7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scenarios, key issues and candidate solutions are captured in TR 38.832.</w:t>
      </w:r>
      <w:r w:rsidRPr="00CE261F">
        <w:t xml:space="preserve"> </w:t>
      </w:r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</w:p>
    <w:p w14:paraId="1AC1E5B4" w14:textId="77777777" w:rsidR="00CE261F" w:rsidRDefault="00CE261F" w:rsidP="00D11D7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proofErr w:type="spellStart"/>
      <w:r>
        <w:t>NR_Slice</w:t>
      </w:r>
      <w:proofErr w:type="spellEnd"/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rFonts w:hint="eastAsia"/>
          <w:bCs/>
          <w:lang w:val="en-US" w:eastAsia="zh-CN"/>
        </w:rPr>
        <w:t xml:space="preserve">. And </w:t>
      </w:r>
      <w:r w:rsidRPr="00BC4BAD">
        <w:t>"</w:t>
      </w:r>
      <w:r w:rsidRPr="00E565F7">
        <w:t xml:space="preserve">LS on </w:t>
      </w:r>
      <w:r w:rsidRPr="00624CCA">
        <w:t>Slice list and priority information for cell reselection</w:t>
      </w:r>
      <w:r w:rsidRPr="00BC4BAD">
        <w:t>"</w:t>
      </w:r>
      <w:r>
        <w:rPr>
          <w:rFonts w:hint="eastAsia"/>
          <w:lang w:eastAsia="zh-CN"/>
        </w:rPr>
        <w:t xml:space="preserve"> (</w:t>
      </w:r>
      <w:r w:rsidRPr="00CE261F">
        <w:rPr>
          <w:bCs/>
          <w:lang w:val="en-US" w:eastAsia="zh-CN"/>
        </w:rPr>
        <w:t xml:space="preserve"> R2-2108928</w:t>
      </w:r>
      <w:r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14:paraId="1B95E669" w14:textId="77777777"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14:paraId="60B51093" w14:textId="77777777"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 xml:space="preserve">Furthermore, RAN2 has been discussing a Slice Group concept, where a slice group consists of one or multiple slices, </w:t>
      </w:r>
      <w:r>
        <w:rPr>
          <w:rFonts w:ascii="Arial" w:eastAsia="Malgun Gothic" w:hAnsi="Arial" w:cs="Arial"/>
          <w:color w:val="000000"/>
          <w:lang w:eastAsia="ko-KR"/>
        </w:rPr>
        <w:t>o</w:t>
      </w:r>
      <w:r w:rsidRPr="00107DB7">
        <w:rPr>
          <w:rFonts w:ascii="Arial" w:eastAsia="Malgun Gothic" w:hAnsi="Arial" w:cs="Arial"/>
          <w:color w:val="000000"/>
          <w:lang w:eastAsia="ko-KR"/>
        </w:rPr>
        <w:t>ne slice belongs to one and only one slice group</w:t>
      </w:r>
      <w:r w:rsidRPr="002327EF">
        <w:rPr>
          <w:rFonts w:ascii="Arial" w:eastAsia="Malgun Gothic" w:hAnsi="Arial" w:cs="Arial"/>
          <w:color w:val="000000"/>
          <w:lang w:eastAsia="ko-KR"/>
        </w:rPr>
        <w:t xml:space="preserve"> and each slice group is uniquely identified by a slice group identifier.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2327EF">
        <w:rPr>
          <w:rFonts w:ascii="Arial" w:eastAsia="Malgun Gothic" w:hAnsi="Arial" w:cs="Arial"/>
          <w:color w:val="000000"/>
          <w:lang w:eastAsia="ko-KR"/>
        </w:rPr>
        <w:t>This can avoid publishing slice identities (S-NSSAI) in System Information (security concern and SI size concern).</w:t>
      </w:r>
    </w:p>
    <w:p w14:paraId="1D49CDB7" w14:textId="77777777" w:rsidR="003C0334" w:rsidRDefault="003C0334" w:rsidP="00E365F6">
      <w:pPr>
        <w:rPr>
          <w:lang w:eastAsia="zh-CN"/>
        </w:rPr>
      </w:pPr>
      <w:r>
        <w:rPr>
          <w:rFonts w:hint="eastAsia"/>
          <w:lang w:eastAsia="zh-CN"/>
        </w:rPr>
        <w:t>On the other hand,</w:t>
      </w:r>
      <w:r w:rsidR="003653A7">
        <w:rPr>
          <w:rFonts w:hint="eastAsia"/>
          <w:lang w:eastAsia="zh-CN"/>
        </w:rPr>
        <w:t xml:space="preserve"> CT1 has started a </w:t>
      </w:r>
      <w:r w:rsidR="003653A7">
        <w:t xml:space="preserve">Rel-17 </w:t>
      </w:r>
      <w:r w:rsidR="003653A7">
        <w:rPr>
          <w:rFonts w:hint="eastAsia"/>
          <w:lang w:eastAsia="zh-CN"/>
        </w:rPr>
        <w:t>work</w:t>
      </w:r>
      <w:r w:rsidR="003653A7">
        <w:t xml:space="preserve"> item</w:t>
      </w:r>
      <w:r w:rsidR="003653A7" w:rsidRPr="003653A7">
        <w:rPr>
          <w:lang w:eastAsia="zh-CN"/>
        </w:rPr>
        <w:t xml:space="preserve"> </w:t>
      </w:r>
      <w:r w:rsidR="003653A7" w:rsidRPr="00BC4BAD">
        <w:t>"</w:t>
      </w:r>
      <w:r w:rsidR="003653A7" w:rsidRPr="003653A7">
        <w:rPr>
          <w:lang w:eastAsia="zh-CN"/>
        </w:rPr>
        <w:t>CT1 aspects of eNS_Ph2</w:t>
      </w:r>
      <w:r w:rsidR="003653A7" w:rsidRPr="00BC4BAD">
        <w:t>"</w:t>
      </w:r>
      <w:r w:rsidR="003653A7">
        <w:rPr>
          <w:rFonts w:hint="eastAsia"/>
          <w:lang w:eastAsia="zh-CN"/>
        </w:rPr>
        <w:t xml:space="preserve"> (</w:t>
      </w:r>
      <w:r w:rsidR="003653A7" w:rsidRPr="003653A7">
        <w:rPr>
          <w:lang w:eastAsia="zh-CN"/>
        </w:rPr>
        <w:t xml:space="preserve"> eNS_Ph2</w:t>
      </w:r>
      <w:r w:rsidR="003653A7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which focuses on the NSAC and NSSRG features belong to </w:t>
      </w:r>
      <w:r w:rsidR="00312C79" w:rsidRPr="00BC4BAD">
        <w:t>"</w:t>
      </w:r>
      <w:r w:rsidR="00312C79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nhancement </w:t>
      </w:r>
      <w:r w:rsidRPr="00CF1938">
        <w:t>of Network Slicing</w:t>
      </w:r>
      <w:r>
        <w:t xml:space="preserve"> Phase 2</w:t>
      </w:r>
      <w:r w:rsidR="00312C79" w:rsidRPr="00BC4BAD">
        <w:t>"</w:t>
      </w:r>
      <w:r>
        <w:rPr>
          <w:rFonts w:hint="eastAsia"/>
          <w:lang w:eastAsia="zh-CN"/>
        </w:rPr>
        <w:t xml:space="preserve"> from CN view according to the scope of the related SA2 </w:t>
      </w:r>
      <w:r w:rsidR="00312C79">
        <w:rPr>
          <w:rFonts w:hint="eastAsia"/>
          <w:lang w:eastAsia="zh-CN"/>
        </w:rPr>
        <w:t xml:space="preserve">Rel-17 </w:t>
      </w:r>
      <w:r>
        <w:rPr>
          <w:rFonts w:hint="eastAsia"/>
          <w:lang w:eastAsia="zh-CN"/>
        </w:rPr>
        <w:t>study item and work item.</w:t>
      </w:r>
      <w:r w:rsidR="00312C79">
        <w:rPr>
          <w:rFonts w:hint="eastAsia"/>
          <w:lang w:eastAsia="zh-CN"/>
        </w:rPr>
        <w:t xml:space="preserve"> </w:t>
      </w:r>
      <w:r w:rsidR="00C761FF">
        <w:rPr>
          <w:rFonts w:hint="eastAsia"/>
          <w:lang w:eastAsia="zh-CN"/>
        </w:rPr>
        <w:t xml:space="preserve">The current scope of </w:t>
      </w:r>
      <w:r w:rsidR="00C761FF" w:rsidRPr="003653A7">
        <w:rPr>
          <w:lang w:eastAsia="zh-CN"/>
        </w:rPr>
        <w:t>eNS_Ph2</w:t>
      </w:r>
      <w:r w:rsidR="00C761FF">
        <w:rPr>
          <w:rFonts w:hint="eastAsia"/>
          <w:lang w:eastAsia="zh-CN"/>
        </w:rPr>
        <w:t xml:space="preserve"> doesn</w:t>
      </w:r>
      <w:r w:rsidR="00C761FF">
        <w:rPr>
          <w:lang w:eastAsia="zh-CN"/>
        </w:rPr>
        <w:t>’</w:t>
      </w:r>
      <w:r w:rsidR="00C761FF">
        <w:rPr>
          <w:rFonts w:hint="eastAsia"/>
          <w:lang w:eastAsia="zh-CN"/>
        </w:rPr>
        <w:t xml:space="preserve">t cover the requirement </w:t>
      </w:r>
      <w:r w:rsidR="000E4BE1">
        <w:rPr>
          <w:rFonts w:hint="eastAsia"/>
          <w:lang w:eastAsia="zh-CN"/>
        </w:rPr>
        <w:t xml:space="preserve">of </w:t>
      </w:r>
      <w:r w:rsidR="00C761FF">
        <w:rPr>
          <w:rFonts w:hint="eastAsia"/>
          <w:lang w:eastAsia="zh-CN"/>
        </w:rPr>
        <w:t>RAN2</w:t>
      </w:r>
      <w:r w:rsidR="000E4BE1">
        <w:rPr>
          <w:rFonts w:hint="eastAsia"/>
          <w:lang w:eastAsia="zh-CN"/>
        </w:rPr>
        <w:t xml:space="preserve"> for </w:t>
      </w:r>
      <w:r w:rsidR="000E4BE1">
        <w:t>slice based</w:t>
      </w:r>
      <w:r w:rsidR="000E4BE1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C761FF">
        <w:rPr>
          <w:rFonts w:hint="eastAsia"/>
          <w:lang w:eastAsia="zh-CN"/>
        </w:rPr>
        <w:t xml:space="preserve">. </w:t>
      </w:r>
    </w:p>
    <w:p w14:paraId="3365B80D" w14:textId="77777777"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14:paraId="6052AB0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E772EDC" w14:textId="77777777"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proofErr w:type="spellStart"/>
      <w:r w:rsidR="003F711D" w:rsidRPr="007916E8">
        <w:t>NR_Slice</w:t>
      </w:r>
      <w:proofErr w:type="spellEnd"/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14:paraId="1D4DA489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46ADE3DA" w14:textId="77777777"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>support</w:t>
      </w:r>
      <w:r w:rsidR="000E4BE1">
        <w:rPr>
          <w:rFonts w:eastAsia="宋体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14:paraId="180AF1FF" w14:textId="77777777" w:rsidR="00582B44" w:rsidRDefault="00A92D8A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 w:rsidR="00582B44">
        <w:t xml:space="preserve">nhancement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interface between NAS and AS</w:t>
      </w:r>
      <w:r w:rsidR="008B4D0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the </w:t>
      </w:r>
      <w:r>
        <w:t>slice based</w:t>
      </w:r>
      <w:r>
        <w:rPr>
          <w:rFonts w:hint="eastAsia"/>
          <w:lang w:eastAsia="zh-CN"/>
        </w:rPr>
        <w:t xml:space="preserve"> </w:t>
      </w:r>
      <w:r w:rsidRPr="00CE261F">
        <w:rPr>
          <w:bCs/>
          <w:lang w:val="en-US" w:eastAsia="zh-CN"/>
        </w:rPr>
        <w:t>cell reselection</w:t>
      </w:r>
      <w:r w:rsidR="00CE7197">
        <w:rPr>
          <w:rFonts w:hint="eastAsia"/>
          <w:lang w:eastAsia="zh-CN"/>
        </w:rPr>
        <w:t>.</w:t>
      </w:r>
    </w:p>
    <w:p w14:paraId="76F28845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14:paraId="5162A797" w14:textId="77777777" w:rsidR="00E4241C" w:rsidRDefault="00BA1DD0" w:rsidP="00E4241C">
      <w:pPr>
        <w:pStyle w:val="B1"/>
        <w:numPr>
          <w:ilvl w:val="0"/>
          <w:numId w:val="11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14:paraId="50C434AE" w14:textId="77777777" w:rsidR="00E4241C" w:rsidRPr="00100B49" w:rsidRDefault="003F3BC4" w:rsidP="003F3BC4">
      <w:pPr>
        <w:pStyle w:val="B1"/>
        <w:numPr>
          <w:ilvl w:val="0"/>
          <w:numId w:val="11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14:paraId="1225D579" w14:textId="77777777" w:rsidR="00F41A27" w:rsidRPr="00251D80" w:rsidRDefault="00F41A27" w:rsidP="006146D2">
      <w:pPr>
        <w:rPr>
          <w:i/>
        </w:rPr>
      </w:pPr>
    </w:p>
    <w:p w14:paraId="507B49C3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14:paraId="6889F4D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9B0A2" w14:textId="77777777" w:rsidR="00B2743D" w:rsidRPr="008D43C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D43C7">
              <w:rPr>
                <w:b/>
                <w:sz w:val="16"/>
                <w:szCs w:val="16"/>
              </w:rPr>
              <w:t xml:space="preserve">New specifications </w:t>
            </w:r>
            <w:r w:rsidRPr="008D43C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14:paraId="5CF723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81D816" w14:textId="77777777" w:rsidR="00FF3F0C" w:rsidRPr="008D43C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D43C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4B7586" w14:textId="77777777" w:rsidR="00FF3F0C" w:rsidRPr="008D43C7" w:rsidRDefault="00B567D1" w:rsidP="00B567D1">
            <w:pPr>
              <w:spacing w:after="0"/>
              <w:ind w:right="-99"/>
            </w:pPr>
            <w:r w:rsidRPr="008D43C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E84BA2" w14:textId="77777777" w:rsidR="00FF3F0C" w:rsidRPr="008D43C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43C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AA30EF" w14:textId="77777777" w:rsidR="00FF3F0C" w:rsidRPr="008D43C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43C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D43C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2442AC" w14:textId="77777777" w:rsidR="00FF3F0C" w:rsidRPr="008D43C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43C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1E7EE6" w14:textId="77777777" w:rsidR="00FF3F0C" w:rsidRPr="008D43C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43C7">
              <w:rPr>
                <w:rFonts w:ascii="Arial" w:hAnsi="Arial"/>
                <w:sz w:val="16"/>
                <w:szCs w:val="16"/>
              </w:rPr>
              <w:t>R</w:t>
            </w:r>
            <w:r w:rsidR="00011074" w:rsidRPr="008D43C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6A2881" w14:paraId="228A509F" w14:textId="77777777" w:rsidTr="00072A56">
        <w:tc>
          <w:tcPr>
            <w:tcW w:w="1617" w:type="dxa"/>
          </w:tcPr>
          <w:p w14:paraId="100C9B10" w14:textId="77777777" w:rsidR="00FF3F0C" w:rsidRPr="008D43C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EA56D02" w14:textId="77777777" w:rsidR="00BB5EBF" w:rsidRPr="008D43C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53C868" w14:textId="77777777" w:rsidR="00FF3F0C" w:rsidRPr="008D43C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C2017" w14:textId="77777777" w:rsidR="00FF3F0C" w:rsidRPr="008D43C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5A7D1D2" w14:textId="77777777" w:rsidR="00FF3F0C" w:rsidRPr="008D43C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229395C" w14:textId="77777777" w:rsidR="00FF3F0C" w:rsidRPr="008D43C7" w:rsidRDefault="00FF3F0C" w:rsidP="009B493F">
            <w:pPr>
              <w:spacing w:after="0"/>
              <w:rPr>
                <w:i/>
              </w:rPr>
            </w:pPr>
          </w:p>
        </w:tc>
      </w:tr>
    </w:tbl>
    <w:p w14:paraId="2F43A13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14:paraId="2AA6583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C1FA2" w14:textId="77777777" w:rsidR="004C634D" w:rsidRPr="008D43C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D43C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D43C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14:paraId="78CC3F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9382C2" w14:textId="77777777" w:rsidR="009428A9" w:rsidRPr="008D43C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D43C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0C3694" w14:textId="77777777" w:rsidR="009428A9" w:rsidRPr="008D43C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D43C7">
              <w:rPr>
                <w:sz w:val="16"/>
                <w:szCs w:val="16"/>
              </w:rPr>
              <w:t>D</w:t>
            </w:r>
            <w:r w:rsidRPr="008D43C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68709" w14:textId="77777777" w:rsidR="009428A9" w:rsidRPr="008D43C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D43C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C731BF" w14:textId="77777777" w:rsidR="009428A9" w:rsidRPr="008D43C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D43C7">
              <w:rPr>
                <w:sz w:val="16"/>
                <w:szCs w:val="16"/>
              </w:rPr>
              <w:t>Remarks</w:t>
            </w:r>
          </w:p>
        </w:tc>
      </w:tr>
      <w:tr w:rsidR="009810E5" w:rsidRPr="006A2881" w14:paraId="15EAFF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BCE6" w14:textId="77777777"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A0B2" w14:textId="77777777" w:rsidR="009810E5" w:rsidRPr="008D43C7" w:rsidRDefault="00BC430E" w:rsidP="00251D80">
            <w:pPr>
              <w:spacing w:after="0"/>
              <w:rPr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7AD" w14:textId="77777777" w:rsidR="009810E5" w:rsidRPr="008D43C7" w:rsidRDefault="0081147E" w:rsidP="006146D2">
            <w:pPr>
              <w:spacing w:after="0"/>
              <w:rPr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E55D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6F374BD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7563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5765" w14:textId="77777777" w:rsidR="009810E5" w:rsidRPr="008D43C7" w:rsidRDefault="004F7CF8" w:rsidP="008319D8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</w:t>
            </w:r>
            <w:r>
              <w:rPr>
                <w:rFonts w:hint="eastAsia"/>
                <w:lang w:eastAsia="zh-CN"/>
              </w:rPr>
              <w:t xml:space="preserve"> interface between NAS and AS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7E0E" w14:textId="77777777" w:rsidR="009810E5" w:rsidRPr="008D43C7" w:rsidRDefault="00787D65" w:rsidP="006146D2">
            <w:pPr>
              <w:spacing w:after="0"/>
              <w:rPr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A0C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14:paraId="1F12E9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C51" w14:textId="77777777"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B346" w14:textId="77777777"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1B9" w14:textId="77777777"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2003" w14:textId="77777777"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5676D85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9DB2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8072" w14:textId="77777777" w:rsidR="00640FDA" w:rsidRPr="008D43C7" w:rsidRDefault="003F3BC4" w:rsidP="003F3BC4">
            <w:pPr>
              <w:spacing w:after="0"/>
              <w:rPr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5388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5222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4BFC6F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44D9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033D" w14:textId="77777777" w:rsidR="00640FDA" w:rsidRPr="008D43C7" w:rsidRDefault="003F3BC4" w:rsidP="004F7CF8">
            <w:pPr>
              <w:spacing w:after="0"/>
              <w:rPr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FCCD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FC71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14:paraId="2E427342" w14:textId="77777777" w:rsidR="00C4305E" w:rsidRDefault="00C4305E" w:rsidP="00C4305E"/>
    <w:p w14:paraId="464C7741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E87CF01" w14:textId="77777777"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14:paraId="3B1D43C3" w14:textId="77777777" w:rsidR="00C03E01" w:rsidRPr="00C03E01" w:rsidRDefault="00C03E01" w:rsidP="00CD3153">
      <w:pPr>
        <w:ind w:right="-99"/>
        <w:rPr>
          <w:i/>
          <w:lang w:eastAsia="zh-CN"/>
        </w:rPr>
      </w:pPr>
    </w:p>
    <w:p w14:paraId="6CBD66FB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39248E8A" w14:textId="77777777"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14:paraId="4A7D1894" w14:textId="77777777" w:rsidR="00557B2E" w:rsidRPr="00557B2E" w:rsidRDefault="00557B2E" w:rsidP="009870A7">
      <w:pPr>
        <w:spacing w:after="0"/>
        <w:ind w:left="1134" w:right="-96"/>
      </w:pPr>
    </w:p>
    <w:p w14:paraId="3C24B471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2B223F" w14:textId="77777777"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="001C3F64">
        <w:rPr>
          <w:rFonts w:hint="eastAsia"/>
          <w:lang w:eastAsia="zh-CN"/>
        </w:rPr>
        <w:t xml:space="preserve">USIM </w:t>
      </w:r>
      <w:r w:rsidR="001C3F64" w:rsidRPr="00BC4BAD">
        <w:rPr>
          <w:lang w:eastAsia="zh-CN"/>
        </w:rPr>
        <w:t>configuration</w:t>
      </w:r>
      <w:r w:rsidR="001C3F64">
        <w:rPr>
          <w:rFonts w:hint="eastAsia"/>
          <w:lang w:eastAsia="zh-CN"/>
        </w:rPr>
        <w:t xml:space="preserve"> of slices information</w:t>
      </w:r>
      <w:r>
        <w:rPr>
          <w:rFonts w:hint="eastAsia"/>
          <w:lang w:eastAsia="zh-CN"/>
        </w:rPr>
        <w:t>.</w:t>
      </w:r>
    </w:p>
    <w:p w14:paraId="7CCDCADC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A2881" w14:paraId="70AEBF5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DEC6369" w14:textId="77777777" w:rsidR="00557B2E" w:rsidRPr="008D43C7" w:rsidRDefault="00557B2E" w:rsidP="001C5C86">
            <w:pPr>
              <w:pStyle w:val="TAH"/>
            </w:pPr>
            <w:r w:rsidRPr="008D43C7">
              <w:t>Supporting IM name</w:t>
            </w:r>
          </w:p>
        </w:tc>
      </w:tr>
      <w:tr w:rsidR="00557B2E" w:rsidRPr="006A2881" w14:paraId="41D421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EF1A62" w14:textId="77777777" w:rsidR="00557B2E" w:rsidRPr="008D43C7" w:rsidRDefault="00F079C2" w:rsidP="001C5C8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14:paraId="6ED9BE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0AAE9F" w14:textId="77777777" w:rsidR="0048267C" w:rsidRPr="008D43C7" w:rsidRDefault="00397E60" w:rsidP="00AB300A">
            <w:pPr>
              <w:pStyle w:val="TAL"/>
              <w:rPr>
                <w:lang w:eastAsia="zh-CN"/>
              </w:rPr>
            </w:pPr>
            <w:r w:rsidRPr="008D43C7">
              <w:rPr>
                <w:rFonts w:hint="eastAsia"/>
                <w:lang w:eastAsia="zh-CN"/>
              </w:rPr>
              <w:t>ZTE</w:t>
            </w:r>
          </w:p>
        </w:tc>
      </w:tr>
      <w:tr w:rsidR="00397E60" w:rsidRPr="006A2881" w14:paraId="772376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68BCE5" w14:textId="747244BD" w:rsidR="00397E60" w:rsidRPr="00AB300A" w:rsidRDefault="00397E60" w:rsidP="002D005B">
            <w:pPr>
              <w:pStyle w:val="TAL"/>
              <w:rPr>
                <w:lang w:eastAsia="zh-CN"/>
              </w:rPr>
            </w:pPr>
          </w:p>
        </w:tc>
      </w:tr>
      <w:tr w:rsidR="00397E60" w:rsidRPr="006A2881" w14:paraId="5B38F3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77C122" w14:textId="5EC40596" w:rsidR="00397E60" w:rsidRPr="00AB300A" w:rsidRDefault="00397E60" w:rsidP="002D005B">
            <w:pPr>
              <w:pStyle w:val="TAL"/>
              <w:rPr>
                <w:lang w:eastAsia="zh-CN"/>
              </w:rPr>
            </w:pPr>
          </w:p>
        </w:tc>
      </w:tr>
      <w:tr w:rsidR="00397E60" w:rsidRPr="006A2881" w14:paraId="5B2F6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6CC11" w14:textId="77777777" w:rsidR="00397E60" w:rsidRPr="00672080" w:rsidRDefault="00397E60" w:rsidP="00F53838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14:paraId="1E70D4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884F0" w14:textId="77777777" w:rsidR="00397E60" w:rsidRPr="00672080" w:rsidRDefault="00397E60" w:rsidP="00F53838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14:paraId="735E1B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A4D3CC" w14:textId="77777777" w:rsidR="00397E60" w:rsidRPr="008D43C7" w:rsidRDefault="00397E60" w:rsidP="001C5C86">
            <w:pPr>
              <w:pStyle w:val="TAL"/>
            </w:pPr>
          </w:p>
        </w:tc>
      </w:tr>
      <w:tr w:rsidR="00397E60" w:rsidRPr="006A2881" w14:paraId="233D54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45F7B8" w14:textId="77777777" w:rsidR="00397E60" w:rsidRPr="008D43C7" w:rsidRDefault="00397E60" w:rsidP="001C5C86">
            <w:pPr>
              <w:pStyle w:val="TAL"/>
            </w:pPr>
          </w:p>
        </w:tc>
      </w:tr>
      <w:tr w:rsidR="00397E60" w:rsidRPr="006A2881" w14:paraId="22C0F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4E8BB" w14:textId="77777777"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14:paraId="41DE4A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BF1D92" w14:textId="77777777" w:rsidR="00397E60" w:rsidRPr="00672080" w:rsidRDefault="00397E60" w:rsidP="0026421F">
            <w:pPr>
              <w:pStyle w:val="TAL"/>
              <w:rPr>
                <w:lang w:eastAsia="zh-CN"/>
              </w:rPr>
            </w:pPr>
          </w:p>
        </w:tc>
      </w:tr>
      <w:tr w:rsidR="00397E60" w:rsidRPr="006A2881" w14:paraId="5E6EB4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0558D" w14:textId="77777777"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14:paraId="057FEB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09A807" w14:textId="77777777"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1775FC73" w14:textId="77777777" w:rsidR="00067741" w:rsidRDefault="00067741" w:rsidP="00067741"/>
    <w:p w14:paraId="2462863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E0095" w14:textId="77777777" w:rsidR="008D43C7" w:rsidRDefault="008D43C7">
      <w:r>
        <w:separator/>
      </w:r>
    </w:p>
  </w:endnote>
  <w:endnote w:type="continuationSeparator" w:id="0">
    <w:p w14:paraId="5E720F38" w14:textId="77777777" w:rsidR="008D43C7" w:rsidRDefault="008D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4D505" w14:textId="77777777" w:rsidR="008D43C7" w:rsidRDefault="008D43C7">
      <w:r>
        <w:separator/>
      </w:r>
    </w:p>
  </w:footnote>
  <w:footnote w:type="continuationSeparator" w:id="0">
    <w:p w14:paraId="50956E60" w14:textId="77777777" w:rsidR="008D43C7" w:rsidRDefault="008D4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3DD5"/>
    <w:rsid w:val="000845D5"/>
    <w:rsid w:val="000A3125"/>
    <w:rsid w:val="000B0519"/>
    <w:rsid w:val="000B1ABD"/>
    <w:rsid w:val="000B61FD"/>
    <w:rsid w:val="000C0BF7"/>
    <w:rsid w:val="000C15CD"/>
    <w:rsid w:val="000C5FE3"/>
    <w:rsid w:val="000D122A"/>
    <w:rsid w:val="000E4BE1"/>
    <w:rsid w:val="000E55AD"/>
    <w:rsid w:val="000E630D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9632E"/>
    <w:rsid w:val="002A6C75"/>
    <w:rsid w:val="002A7960"/>
    <w:rsid w:val="002B3F4A"/>
    <w:rsid w:val="002C1C50"/>
    <w:rsid w:val="002D3914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4158"/>
    <w:rsid w:val="00345036"/>
    <w:rsid w:val="00347B74"/>
    <w:rsid w:val="00355CB6"/>
    <w:rsid w:val="003653A7"/>
    <w:rsid w:val="00365589"/>
    <w:rsid w:val="00366257"/>
    <w:rsid w:val="0038516D"/>
    <w:rsid w:val="003869D7"/>
    <w:rsid w:val="00397E60"/>
    <w:rsid w:val="003A08AA"/>
    <w:rsid w:val="003A0A3D"/>
    <w:rsid w:val="003A1EB0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39AF"/>
    <w:rsid w:val="0048267C"/>
    <w:rsid w:val="004876B9"/>
    <w:rsid w:val="00493A79"/>
    <w:rsid w:val="00494182"/>
    <w:rsid w:val="00495840"/>
    <w:rsid w:val="004A40BE"/>
    <w:rsid w:val="004A6A60"/>
    <w:rsid w:val="004C5717"/>
    <w:rsid w:val="004C634D"/>
    <w:rsid w:val="004D24B9"/>
    <w:rsid w:val="004D46FC"/>
    <w:rsid w:val="004D50D9"/>
    <w:rsid w:val="004D566A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48FB"/>
    <w:rsid w:val="00531879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B34FE"/>
    <w:rsid w:val="005C29F7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5E87"/>
    <w:rsid w:val="00700DDC"/>
    <w:rsid w:val="00706A1A"/>
    <w:rsid w:val="00707673"/>
    <w:rsid w:val="007162BE"/>
    <w:rsid w:val="00722267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F82"/>
    <w:rsid w:val="007B314C"/>
    <w:rsid w:val="007C25C7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51DC"/>
    <w:rsid w:val="0084248C"/>
    <w:rsid w:val="00844276"/>
    <w:rsid w:val="00863E89"/>
    <w:rsid w:val="008722E6"/>
    <w:rsid w:val="00872B3B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43C7"/>
    <w:rsid w:val="008D658B"/>
    <w:rsid w:val="008D70F9"/>
    <w:rsid w:val="008E3D3D"/>
    <w:rsid w:val="008F72B6"/>
    <w:rsid w:val="009001D3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E6E0A"/>
    <w:rsid w:val="009F7959"/>
    <w:rsid w:val="00A01CFF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77C4"/>
    <w:rsid w:val="00AE25BF"/>
    <w:rsid w:val="00AF0C13"/>
    <w:rsid w:val="00AF2728"/>
    <w:rsid w:val="00AF68A6"/>
    <w:rsid w:val="00AF760B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F7C9D"/>
    <w:rsid w:val="00C01E8C"/>
    <w:rsid w:val="00C02DF6"/>
    <w:rsid w:val="00C03E01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61FF"/>
    <w:rsid w:val="00C77CE9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22A66"/>
    <w:rsid w:val="00E26237"/>
    <w:rsid w:val="00E321C4"/>
    <w:rsid w:val="00E330CD"/>
    <w:rsid w:val="00E365F6"/>
    <w:rsid w:val="00E4241C"/>
    <w:rsid w:val="00E52C57"/>
    <w:rsid w:val="00E55364"/>
    <w:rsid w:val="00E57E7D"/>
    <w:rsid w:val="00E6261D"/>
    <w:rsid w:val="00E7060F"/>
    <w:rsid w:val="00E84CD8"/>
    <w:rsid w:val="00E90B85"/>
    <w:rsid w:val="00E91679"/>
    <w:rsid w:val="00E92452"/>
    <w:rsid w:val="00E94CC1"/>
    <w:rsid w:val="00E96431"/>
    <w:rsid w:val="00E96ED7"/>
    <w:rsid w:val="00EA0C6B"/>
    <w:rsid w:val="00EA6629"/>
    <w:rsid w:val="00EA7D9C"/>
    <w:rsid w:val="00EB26D3"/>
    <w:rsid w:val="00EB6505"/>
    <w:rsid w:val="00EC1868"/>
    <w:rsid w:val="00EC3039"/>
    <w:rsid w:val="00EC30EE"/>
    <w:rsid w:val="00EC3AE8"/>
    <w:rsid w:val="00EC5235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921F1"/>
    <w:rsid w:val="00FA36C4"/>
    <w:rsid w:val="00FA6182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32298C"/>
  <w15:docId w15:val="{A3CDA957-D4D2-4E93-AA31-86A008E17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EF78F-72B5-4E51-B9FE-3B5DDAD45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4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</cp:lastModifiedBy>
  <cp:revision>163</cp:revision>
  <cp:lastPrinted>2000-02-29T10:31:00Z</cp:lastPrinted>
  <dcterms:created xsi:type="dcterms:W3CDTF">2019-09-24T15:18:00Z</dcterms:created>
  <dcterms:modified xsi:type="dcterms:W3CDTF">2021-09-30T13:30:00Z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